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BA6161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BA6161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BA6161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BA6161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A49B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1.2.0.25-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271342">
        <w:rPr>
          <w:rStyle w:val="a7"/>
        </w:rPr>
        <w:t xml:space="preserve"> </w:t>
      </w:r>
      <w:fldSimple w:instr=" DOCVARIABLE izm_date \* MERGEFORMAT ">
        <w:r w:rsidR="00BA6161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271342">
        <w:t xml:space="preserve"> </w:t>
      </w:r>
      <w:fldSimple w:instr=" DOCVARIABLE rbtd_name \* MERGEFORMAT ">
        <w:r w:rsidR="009A49B9" w:rsidRPr="009A49B9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271342">
        <w:t xml:space="preserve"> </w:t>
      </w:r>
      <w:fldSimple w:instr=" DOCVARIABLE rbtd_adr \* MERGEFORMAT ">
        <w:r w:rsidR="009A49B9" w:rsidRPr="009A49B9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9A49B9" w:rsidRPr="009A49B9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9A49B9" w:rsidRPr="009A49B9">
          <w:rPr>
            <w:u w:val="single"/>
          </w:rPr>
          <w:t xml:space="preserve"> 1.2.0.25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9A49B9" w:rsidRPr="009A49B9">
          <w:rPr>
            <w:rStyle w:val="aa"/>
          </w:rPr>
          <w:t xml:space="preserve"> Музыкальный руководитель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9A49B9" w:rsidRPr="009A49B9">
          <w:rPr>
            <w:rStyle w:val="aa"/>
          </w:rPr>
          <w:t xml:space="preserve"> 24255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9A49B9" w:rsidRPr="009A49B9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7A7B06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864712">
          <w:rPr>
            <w:b w:val="0"/>
            <w:i/>
          </w:rPr>
          <w:t>о</w:t>
        </w:r>
        <w:r w:rsidR="00864712" w:rsidRPr="00A93EE0">
          <w:rPr>
            <w:b w:val="0"/>
            <w:i/>
          </w:rPr>
          <w:t>существляет музыкальное воспитание и эстетическое развитие воспитанников в соответствии с программой воспитания и обучения в детском саду.</w:t>
        </w:r>
      </w:fldSimple>
      <w:r w:rsidR="007A7B06" w:rsidRPr="00CA04FD">
        <w:rPr>
          <w:b w:val="0"/>
          <w:i/>
          <w:sz w:val="24"/>
        </w:rPr>
        <w:fldChar w:fldCharType="begin"/>
      </w:r>
      <w:r w:rsidR="00A31F71" w:rsidRPr="00CA04FD">
        <w:rPr>
          <w:b w:val="0"/>
          <w:i/>
          <w:sz w:val="24"/>
        </w:rPr>
        <w:instrText xml:space="preserve"> DOCVARIABLE operac \* MERGEFORMAT </w:instrText>
      </w:r>
      <w:r w:rsidR="007A7B06" w:rsidRPr="00CA04FD">
        <w:rPr>
          <w:b w:val="0"/>
          <w:i/>
          <w:sz w:val="24"/>
        </w:rPr>
        <w:fldChar w:fldCharType="end"/>
      </w:r>
      <w:r w:rsidR="007A7B06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7A7B06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271342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271342" w:rsidP="003731CA">
            <w:pPr>
              <w:pStyle w:val="a8"/>
            </w:pPr>
            <w:r>
              <w:t>15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271342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271342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864712" w:rsidRPr="00864712">
          <w:rPr>
            <w:bCs/>
          </w:rPr>
          <w:t>-</w:t>
        </w:r>
        <w:r w:rsidR="00864712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864712">
          <w:t xml:space="preserve"> 2 </w:t>
        </w:r>
      </w:fldSimple>
    </w:p>
    <w:p w:rsidR="00864712" w:rsidRDefault="00864712" w:rsidP="00BF498E">
      <w:pPr>
        <w:rPr>
          <w:rStyle w:val="a7"/>
        </w:rPr>
      </w:pPr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bookmarkStart w:id="18" w:name="_GoBack"/>
      <w:bookmarkEnd w:id="18"/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A6161" w:rsidTr="00BA616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A6161" w:rsidRDefault="00BA6161" w:rsidP="00AA46ED">
            <w:pPr>
              <w:pStyle w:val="a8"/>
            </w:pPr>
            <w:r w:rsidRPr="00BA6161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BA616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A6161" w:rsidRDefault="00BA6161" w:rsidP="00AA46ED">
            <w:pPr>
              <w:pStyle w:val="a8"/>
            </w:pPr>
            <w:r w:rsidRPr="00BA6161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BA616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A616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BA616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BA6161" w:rsidRDefault="00BA6161" w:rsidP="00AA46ED">
            <w:pPr>
              <w:pStyle w:val="a8"/>
            </w:pPr>
            <w:r w:rsidRPr="00BA6161">
              <w:t>Колесников Д.А.</w:t>
            </w:r>
          </w:p>
        </w:tc>
      </w:tr>
      <w:tr w:rsidR="00AA46ED" w:rsidRPr="00BA6161" w:rsidTr="00BA616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BA6161" w:rsidRDefault="00BA6161" w:rsidP="00AA46ED">
            <w:pPr>
              <w:pStyle w:val="a8"/>
              <w:rPr>
                <w:b/>
                <w:vertAlign w:val="superscript"/>
              </w:rPr>
            </w:pPr>
            <w:r w:rsidRPr="00BA61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BA616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BA6161" w:rsidRDefault="00BA6161" w:rsidP="00AA46ED">
            <w:pPr>
              <w:pStyle w:val="a8"/>
              <w:rPr>
                <w:b/>
                <w:vertAlign w:val="superscript"/>
              </w:rPr>
            </w:pPr>
            <w:r w:rsidRPr="00BA616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BA61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BA6161" w:rsidRDefault="00BA6161" w:rsidP="00AA46ED">
            <w:pPr>
              <w:pStyle w:val="a8"/>
              <w:rPr>
                <w:b/>
                <w:vertAlign w:val="superscript"/>
              </w:rPr>
            </w:pPr>
            <w:r w:rsidRPr="00BA616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BA61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BA6161" w:rsidRDefault="00BA6161" w:rsidP="00AA46ED">
            <w:pPr>
              <w:pStyle w:val="a8"/>
              <w:rPr>
                <w:b/>
                <w:vertAlign w:val="superscript"/>
              </w:rPr>
            </w:pPr>
            <w:r w:rsidRPr="00BA6161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9A49B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1.2.0.25-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A7B0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A7B06" w:rsidRPr="009E2A4C">
            <w:rPr>
              <w:rStyle w:val="ad"/>
              <w:sz w:val="20"/>
              <w:szCs w:val="20"/>
            </w:rPr>
            <w:fldChar w:fldCharType="separate"/>
          </w:r>
          <w:r w:rsidR="009A49B9">
            <w:rPr>
              <w:rStyle w:val="ad"/>
              <w:noProof/>
              <w:sz w:val="20"/>
              <w:szCs w:val="20"/>
            </w:rPr>
            <w:t>1</w:t>
          </w:r>
          <w:r w:rsidR="007A7B0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9A49B9" w:rsidRPr="009A49B9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4255 "/>
    <w:docVar w:name="codeok " w:val="    "/>
    <w:docVar w:name="col18" w:val=" 0 "/>
    <w:docVar w:name="colrab" w:val=" 3 "/>
    <w:docVar w:name="colrab_anal" w:val=" 3 "/>
    <w:docVar w:name="colraball" w:val="    "/>
    <w:docVar w:name="colwom" w:val=" 3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89609654ABC2465EB0F3669343632F83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5- Н "/>
    <w:docVar w:name="num_form" w:val="2"/>
    <w:docVar w:name="oborud" w:val=" ноутбук ICL, синтезатор, музыкальный центр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F500BBD1C9EB4C7E8161EEE80AFC7E65"/>
    <w:docVar w:name="rm_id" w:val="21"/>
    <w:docVar w:name="rm_name" w:val=" Музыкальный руководитель "/>
    <w:docVar w:name="rm_number" w:val=" 1.2.0.25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17403"/>
    <w:rsid w:val="00025683"/>
    <w:rsid w:val="00046815"/>
    <w:rsid w:val="0005566C"/>
    <w:rsid w:val="000816DD"/>
    <w:rsid w:val="000D1F5B"/>
    <w:rsid w:val="00110025"/>
    <w:rsid w:val="001126F4"/>
    <w:rsid w:val="001429B1"/>
    <w:rsid w:val="00142D8B"/>
    <w:rsid w:val="001607C8"/>
    <w:rsid w:val="001C4C97"/>
    <w:rsid w:val="001F4D8D"/>
    <w:rsid w:val="00234932"/>
    <w:rsid w:val="00257B0A"/>
    <w:rsid w:val="00271342"/>
    <w:rsid w:val="002E55C6"/>
    <w:rsid w:val="00305B2F"/>
    <w:rsid w:val="00367816"/>
    <w:rsid w:val="003876C3"/>
    <w:rsid w:val="003B3538"/>
    <w:rsid w:val="003C24DB"/>
    <w:rsid w:val="0040104A"/>
    <w:rsid w:val="00402CAC"/>
    <w:rsid w:val="00426B3D"/>
    <w:rsid w:val="00444410"/>
    <w:rsid w:val="004A47AD"/>
    <w:rsid w:val="004C4DB2"/>
    <w:rsid w:val="004C6E55"/>
    <w:rsid w:val="004F348F"/>
    <w:rsid w:val="00563E94"/>
    <w:rsid w:val="00576095"/>
    <w:rsid w:val="005859B9"/>
    <w:rsid w:val="005A3A36"/>
    <w:rsid w:val="005A5B7E"/>
    <w:rsid w:val="005B466C"/>
    <w:rsid w:val="005B7FE8"/>
    <w:rsid w:val="005C0A9A"/>
    <w:rsid w:val="005C3A6C"/>
    <w:rsid w:val="00674E86"/>
    <w:rsid w:val="0069682B"/>
    <w:rsid w:val="006C28B3"/>
    <w:rsid w:val="007049EB"/>
    <w:rsid w:val="00710271"/>
    <w:rsid w:val="00712DAF"/>
    <w:rsid w:val="00717C9F"/>
    <w:rsid w:val="00745D40"/>
    <w:rsid w:val="0076042D"/>
    <w:rsid w:val="00782546"/>
    <w:rsid w:val="00794E17"/>
    <w:rsid w:val="007A1E4C"/>
    <w:rsid w:val="007A4C5E"/>
    <w:rsid w:val="007A7B06"/>
    <w:rsid w:val="007D1852"/>
    <w:rsid w:val="007D2CEA"/>
    <w:rsid w:val="0081207D"/>
    <w:rsid w:val="00864712"/>
    <w:rsid w:val="00883461"/>
    <w:rsid w:val="008A7629"/>
    <w:rsid w:val="008C739D"/>
    <w:rsid w:val="008D5F6D"/>
    <w:rsid w:val="008E68DE"/>
    <w:rsid w:val="0090588D"/>
    <w:rsid w:val="0092778A"/>
    <w:rsid w:val="00944D07"/>
    <w:rsid w:val="00967790"/>
    <w:rsid w:val="00973EBC"/>
    <w:rsid w:val="009A49B9"/>
    <w:rsid w:val="009D10B8"/>
    <w:rsid w:val="00A02A23"/>
    <w:rsid w:val="00A12349"/>
    <w:rsid w:val="00A31F71"/>
    <w:rsid w:val="00A3510A"/>
    <w:rsid w:val="00A91908"/>
    <w:rsid w:val="00A93FFD"/>
    <w:rsid w:val="00AA4551"/>
    <w:rsid w:val="00AA46ED"/>
    <w:rsid w:val="00AA4DCC"/>
    <w:rsid w:val="00AD14A4"/>
    <w:rsid w:val="00AD7C32"/>
    <w:rsid w:val="00AF796F"/>
    <w:rsid w:val="00BA5029"/>
    <w:rsid w:val="00BA6161"/>
    <w:rsid w:val="00BC2F3C"/>
    <w:rsid w:val="00BF498E"/>
    <w:rsid w:val="00C0116B"/>
    <w:rsid w:val="00C02721"/>
    <w:rsid w:val="00C3083C"/>
    <w:rsid w:val="00CB4538"/>
    <w:rsid w:val="00CC12D6"/>
    <w:rsid w:val="00CE3307"/>
    <w:rsid w:val="00CE440B"/>
    <w:rsid w:val="00D74283"/>
    <w:rsid w:val="00D76DF8"/>
    <w:rsid w:val="00DB5302"/>
    <w:rsid w:val="00DD6B1F"/>
    <w:rsid w:val="00DD6E79"/>
    <w:rsid w:val="00E124F4"/>
    <w:rsid w:val="00E36337"/>
    <w:rsid w:val="00EB439D"/>
    <w:rsid w:val="00EB72AD"/>
    <w:rsid w:val="00EC37A1"/>
    <w:rsid w:val="00EE2799"/>
    <w:rsid w:val="00EF3DC4"/>
    <w:rsid w:val="00F17946"/>
    <w:rsid w:val="00F31233"/>
    <w:rsid w:val="00F74CCB"/>
    <w:rsid w:val="00F76072"/>
    <w:rsid w:val="00F83A4C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2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2014-05-28T10:45:00Z</dcterms:created>
  <dcterms:modified xsi:type="dcterms:W3CDTF">2017-01-16T13:16:00Z</dcterms:modified>
</cp:coreProperties>
</file>